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7A1FD" w14:textId="245FA263" w:rsidR="00387D0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BD0B1A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B354F">
        <w:rPr>
          <w:rFonts w:eastAsia="SimSun"/>
          <w:b/>
          <w:i/>
          <w:sz w:val="28"/>
          <w:lang w:val="en-US" w:eastAsia="zh-CN"/>
        </w:rPr>
        <w:t>6277</w:t>
      </w:r>
    </w:p>
    <w:p w14:paraId="790A51A1" w14:textId="77777777" w:rsidR="00BD0B1A" w:rsidRDefault="00BD0B1A" w:rsidP="00BD0B1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Orlando, US, 18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22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87D05" w14:paraId="64F02BC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7F7B53A" w14:textId="6D5EA577" w:rsidR="00387D0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387D05" w14:paraId="6262B8B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2CB" w14:textId="77777777" w:rsidR="00387D0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87D05" w14:paraId="359138D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055582B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5241D9F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255A6DB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CE20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66DAD" w14:textId="7B302607" w:rsidR="00387D05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BD0B1A" w:rsidRPr="00767819">
              <w:t>NR FR1 FDD band n</w:t>
            </w:r>
            <w:r w:rsidR="00D87BB3">
              <w:t>71 CBW (25, 30, 35)</w:t>
            </w:r>
          </w:p>
        </w:tc>
      </w:tr>
      <w:tr w:rsidR="00387D05" w14:paraId="32812FF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92F3C6E" w14:textId="77777777" w:rsidR="00387D05" w:rsidRDefault="00387D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42DF79E" w14:textId="77777777" w:rsidR="00387D05" w:rsidRDefault="00387D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D05" w14:paraId="562DEA8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8F64" w14:textId="77777777" w:rsidR="00387D0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C9EAA72" w14:textId="539D0072" w:rsidR="00387D05" w:rsidRDefault="00BD0B1A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DFDBD52" w14:textId="77777777" w:rsidR="00387D05" w:rsidRDefault="00387D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4A77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94E4F" w14:textId="74F4DCDB" w:rsidR="00387D05" w:rsidRDefault="00BD0B1A">
            <w:pPr>
              <w:pStyle w:val="CRCoverPage"/>
              <w:spacing w:after="0"/>
              <w:ind w:left="100"/>
            </w:pPr>
            <w:r w:rsidRPr="00312739">
              <w:rPr>
                <w:noProof/>
              </w:rPr>
              <w:fldChar w:fldCharType="begin"/>
            </w:r>
            <w:r w:rsidRPr="00312739">
              <w:rPr>
                <w:noProof/>
              </w:rPr>
              <w:instrText xml:space="preserve"> DOCPROPERTY  ResDate  \* MERGEFORMAT </w:instrText>
            </w:r>
            <w:r w:rsidRPr="00312739">
              <w:rPr>
                <w:noProof/>
              </w:rPr>
              <w:fldChar w:fldCharType="separate"/>
            </w:r>
            <w:r w:rsidRPr="00312739">
              <w:rPr>
                <w:noProof/>
              </w:rPr>
              <w:t>2024-</w:t>
            </w:r>
            <w:r>
              <w:rPr>
                <w:noProof/>
              </w:rPr>
              <w:t>11</w:t>
            </w:r>
            <w:r w:rsidRPr="00312739">
              <w:rPr>
                <w:noProof/>
              </w:rPr>
              <w:t>-</w:t>
            </w:r>
            <w:r w:rsidRPr="00312739">
              <w:rPr>
                <w:noProof/>
              </w:rPr>
              <w:fldChar w:fldCharType="end"/>
            </w:r>
            <w:r w:rsidRPr="00312739">
              <w:rPr>
                <w:noProof/>
              </w:rPr>
              <w:t>2</w:t>
            </w:r>
            <w:r w:rsidR="0028647F">
              <w:rPr>
                <w:noProof/>
              </w:rPr>
              <w:t>1</w:t>
            </w:r>
          </w:p>
        </w:tc>
      </w:tr>
    </w:tbl>
    <w:p w14:paraId="3A8A9E2C" w14:textId="77777777" w:rsidR="00387D05" w:rsidRDefault="00387D0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87D05" w14:paraId="68054790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E2DE1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700077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E87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9315B7F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E5B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6D4BE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609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974212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ECE6F74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6707B" w14:textId="2637556B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66197D" w14:textId="77777777" w:rsidR="00387D0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CC58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27BD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B0A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C1098A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D4744" w14:textId="77777777" w:rsidR="00387D0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3B44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7C097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42E8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AE5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834A5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B8B03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74D8E6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6CC4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5C57E43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988C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07210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BA54D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C7C411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B989AD" w14:textId="77777777" w:rsidR="00387D0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3B95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941DA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0117B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B4CF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05FD1D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93FA3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F3B985" w14:textId="77777777" w:rsidR="00387D0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1087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EC5AE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4EC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BC0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44A532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5129E8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C19879" w14:textId="77777777" w:rsidR="00387D0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34913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74621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A2CF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E1EF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2410F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6419DD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411D4F" w14:textId="77777777" w:rsidR="00387D0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E3A5D" w14:textId="33D4B4F3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1D362" w14:textId="77777777" w:rsidR="00387D0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77290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D9D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7DAF00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F971BB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08D086C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E9E1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88143F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A264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3BB582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3E04EB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E0094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28F46C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5B816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41091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C45B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B82C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47B481B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DC98ED7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79B5CF" w14:textId="77777777" w:rsidR="00387D0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088A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799A8" w14:textId="77777777" w:rsidR="00387D0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E88D8" w14:textId="022EA845" w:rsidR="00387D05" w:rsidRDefault="00BD0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46C87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5DA17B8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2E20274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85115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F6A0A8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A7DF80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C253E0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0C464E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CF1DF86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18F291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53D81BB" w14:textId="0C7633FD" w:rsidR="00BD0B1A" w:rsidRDefault="00BD0B1A" w:rsidP="00BD0B1A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 n</w:t>
            </w:r>
            <w:r w:rsidR="00D87BB3">
              <w:t>71</w:t>
            </w:r>
            <w:r>
              <w:t>:</w:t>
            </w:r>
          </w:p>
          <w:p w14:paraId="53A6D9FE" w14:textId="4D0261E8" w:rsidR="00BD0B1A" w:rsidRPr="00826093" w:rsidRDefault="00BD0B1A" w:rsidP="00BD0B1A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 xml:space="preserve">CBW </w:t>
            </w:r>
            <w:r w:rsidR="00D87BB3">
              <w:t>(</w:t>
            </w:r>
            <w:r w:rsidRPr="00BD0B1A">
              <w:t>25+30+35</w:t>
            </w:r>
            <w:r w:rsidRPr="00826093">
              <w:t>)</w:t>
            </w:r>
          </w:p>
          <w:p w14:paraId="361E8B2E" w14:textId="77777777" w:rsidR="00387D05" w:rsidRDefault="00387D0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E29C5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3F2F694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BC9C672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CEE1D2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BA3066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6DF7D3D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4723E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1054F2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8E6777A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C823D04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B6B970D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E83F9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B69AE6A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87D05" w14:paraId="691BADE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F6311A" w14:textId="77777777" w:rsidR="00387D0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C66EFC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9CB0C3" w14:textId="77777777" w:rsidR="00387D0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5DC05" w14:textId="77777777" w:rsidR="00387D0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6619E" w14:textId="77777777" w:rsidR="00387D05" w:rsidRDefault="00387D05">
            <w:pPr>
              <w:pStyle w:val="CRCoverPage"/>
              <w:spacing w:after="0"/>
            </w:pPr>
          </w:p>
        </w:tc>
      </w:tr>
      <w:tr w:rsidR="00387D05" w14:paraId="4884142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EB905E" w14:textId="77777777" w:rsidR="00387D05" w:rsidRDefault="00387D0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0E665A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795C5E" w14:textId="77777777" w:rsidR="00387D05" w:rsidRDefault="00387D0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95B8A" w14:textId="77777777" w:rsidR="00387D05" w:rsidRDefault="00387D0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8B5C" w14:textId="77777777" w:rsidR="00387D05" w:rsidRDefault="00387D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E06CE54" w14:textId="77777777" w:rsidR="00387D05" w:rsidRDefault="00387D05">
      <w:pPr>
        <w:pStyle w:val="CRCoverPage"/>
        <w:rPr>
          <w:lang w:val="en-US"/>
        </w:rPr>
      </w:pPr>
    </w:p>
    <w:sectPr w:rsidR="00387D0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AFF43" w14:textId="77777777" w:rsidR="001C7403" w:rsidRDefault="001C7403">
      <w:pPr>
        <w:spacing w:after="0"/>
      </w:pPr>
      <w:r>
        <w:separator/>
      </w:r>
    </w:p>
  </w:endnote>
  <w:endnote w:type="continuationSeparator" w:id="0">
    <w:p w14:paraId="313A1461" w14:textId="77777777" w:rsidR="001C7403" w:rsidRDefault="001C74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688E" w14:textId="77777777" w:rsidR="00387D0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34F95" w14:textId="77777777" w:rsidR="001C7403" w:rsidRDefault="001C7403">
      <w:pPr>
        <w:spacing w:after="0"/>
      </w:pPr>
      <w:r>
        <w:separator/>
      </w:r>
    </w:p>
  </w:footnote>
  <w:footnote w:type="continuationSeparator" w:id="0">
    <w:p w14:paraId="3A08481C" w14:textId="77777777" w:rsidR="001C7403" w:rsidRDefault="001C74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1992C" w14:textId="77777777" w:rsidR="00387D05" w:rsidRDefault="00387D05">
    <w:pPr>
      <w:pStyle w:val="Header"/>
    </w:pPr>
  </w:p>
  <w:p w14:paraId="1F2E0780" w14:textId="77777777" w:rsidR="00387D05" w:rsidRDefault="00387D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553988">
    <w:abstractNumId w:val="3"/>
  </w:num>
  <w:num w:numId="2" w16cid:durableId="1521892831">
    <w:abstractNumId w:val="5"/>
  </w:num>
  <w:num w:numId="3" w16cid:durableId="190801872">
    <w:abstractNumId w:val="1"/>
  </w:num>
  <w:num w:numId="4" w16cid:durableId="1780446004">
    <w:abstractNumId w:val="4"/>
  </w:num>
  <w:num w:numId="5" w16cid:durableId="586114760">
    <w:abstractNumId w:val="15"/>
  </w:num>
  <w:num w:numId="6" w16cid:durableId="2013754243">
    <w:abstractNumId w:val="2"/>
  </w:num>
  <w:num w:numId="7" w16cid:durableId="673915587">
    <w:abstractNumId w:val="11"/>
  </w:num>
  <w:num w:numId="8" w16cid:durableId="1741057895">
    <w:abstractNumId w:val="7"/>
  </w:num>
  <w:num w:numId="9" w16cid:durableId="1594316014">
    <w:abstractNumId w:val="14"/>
  </w:num>
  <w:num w:numId="10" w16cid:durableId="267394267">
    <w:abstractNumId w:val="16"/>
  </w:num>
  <w:num w:numId="11" w16cid:durableId="1555772000">
    <w:abstractNumId w:val="17"/>
  </w:num>
  <w:num w:numId="12" w16cid:durableId="1099957778">
    <w:abstractNumId w:val="8"/>
  </w:num>
  <w:num w:numId="13" w16cid:durableId="1886866070">
    <w:abstractNumId w:val="9"/>
  </w:num>
  <w:num w:numId="14" w16cid:durableId="443305125">
    <w:abstractNumId w:val="6"/>
  </w:num>
  <w:num w:numId="15" w16cid:durableId="400177271">
    <w:abstractNumId w:val="13"/>
  </w:num>
  <w:num w:numId="16" w16cid:durableId="944001299">
    <w:abstractNumId w:val="0"/>
  </w:num>
  <w:num w:numId="17" w16cid:durableId="1347171667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085"/>
    <w:rsid w:val="000655A6"/>
    <w:rsid w:val="000660AB"/>
    <w:rsid w:val="0007541C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354F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7403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7F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D05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D7598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FD2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2FB6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D9E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2C29"/>
    <w:rsid w:val="00B5405A"/>
    <w:rsid w:val="00B5443C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B1A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BB3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063B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EEE05"/>
  <w15:docId w15:val="{715705DB-DBD0-4A9A-B515-04CE0060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BD0B1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2024-11-20T21:08:00Z</dcterms:created>
  <dcterms:modified xsi:type="dcterms:W3CDTF">2024-11-20T21:08:00Z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